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CA5" w:rsidRPr="003F2CA5" w:rsidRDefault="003F2CA5" w:rsidP="003F2CA5">
      <w:pPr>
        <w:keepNext/>
        <w:outlineLvl w:val="0"/>
        <w:rPr>
          <w:rFonts w:eastAsia="Times New Roman" w:cs="Arial"/>
          <w:b/>
          <w:bCs/>
          <w:kern w:val="32"/>
          <w:sz w:val="24"/>
          <w:szCs w:val="32"/>
          <w:lang w:eastAsia="en-US"/>
        </w:rPr>
      </w:pPr>
      <w:bookmarkStart w:id="0" w:name="_Toc525309653"/>
      <w:r w:rsidRPr="003F2CA5">
        <w:rPr>
          <w:rFonts w:eastAsia="Times New Roman" w:cs="Arial"/>
          <w:b/>
          <w:bCs/>
          <w:kern w:val="32"/>
          <w:sz w:val="24"/>
          <w:szCs w:val="32"/>
          <w:lang w:eastAsia="en-US"/>
        </w:rPr>
        <w:t>Bijlage 2 Overzicht contactpersonen</w:t>
      </w:r>
      <w:bookmarkEnd w:id="0"/>
    </w:p>
    <w:p w:rsidR="003F2CA5" w:rsidRPr="003F2CA5" w:rsidRDefault="003F2CA5" w:rsidP="003F2CA5">
      <w:pPr>
        <w:tabs>
          <w:tab w:val="left" w:pos="1440"/>
        </w:tabs>
        <w:rPr>
          <w:rFonts w:eastAsia="Times New Roman"/>
          <w:b/>
          <w:szCs w:val="22"/>
          <w:lang w:val="x-none" w:eastAsia="nl-NL"/>
        </w:rPr>
      </w:pPr>
    </w:p>
    <w:p w:rsidR="003F2CA5" w:rsidRPr="003F2CA5" w:rsidRDefault="003F2CA5" w:rsidP="003F2CA5">
      <w:pPr>
        <w:tabs>
          <w:tab w:val="left" w:pos="1440"/>
        </w:tabs>
        <w:rPr>
          <w:rFonts w:eastAsia="Times New Roman"/>
          <w:szCs w:val="22"/>
          <w:lang w:val="x-none" w:eastAsia="nl-NL"/>
        </w:rPr>
      </w:pPr>
      <w:r w:rsidRPr="003F2CA5">
        <w:rPr>
          <w:rFonts w:eastAsia="Times New Roman"/>
          <w:szCs w:val="22"/>
          <w:lang w:val="x-none" w:eastAsia="nl-NL"/>
        </w:rPr>
        <w:t xml:space="preserve">In onderstaande tabellen staan de contactgegevens van Opdrachtgever en Opdrachtnemer. Bij wijziging van contactpersonen worden deze gegevens doorgegeven aan de andere </w:t>
      </w:r>
      <w:r w:rsidRPr="003F2CA5">
        <w:rPr>
          <w:rFonts w:eastAsia="Times New Roman"/>
          <w:szCs w:val="22"/>
          <w:lang w:eastAsia="nl-NL"/>
        </w:rPr>
        <w:t>P</w:t>
      </w:r>
      <w:proofErr w:type="spellStart"/>
      <w:r w:rsidRPr="003F2CA5">
        <w:rPr>
          <w:rFonts w:eastAsia="Times New Roman"/>
          <w:szCs w:val="22"/>
          <w:lang w:val="x-none" w:eastAsia="nl-NL"/>
        </w:rPr>
        <w:t>artij</w:t>
      </w:r>
      <w:proofErr w:type="spellEnd"/>
      <w:r w:rsidRPr="003F2CA5">
        <w:rPr>
          <w:rFonts w:eastAsia="Times New Roman"/>
          <w:szCs w:val="22"/>
          <w:lang w:val="x-none" w:eastAsia="nl-NL"/>
        </w:rPr>
        <w:t xml:space="preserve"> en in onderstaande tabellen aangepast</w:t>
      </w:r>
    </w:p>
    <w:p w:rsidR="003F2CA5" w:rsidRPr="003F2CA5" w:rsidRDefault="003F2CA5" w:rsidP="003F2CA5">
      <w:pPr>
        <w:tabs>
          <w:tab w:val="left" w:pos="1440"/>
        </w:tabs>
        <w:rPr>
          <w:rFonts w:eastAsia="Times New Roman"/>
          <w:b/>
          <w:szCs w:val="22"/>
          <w:lang w:val="x-none" w:eastAsia="nl-NL"/>
        </w:rPr>
      </w:pPr>
    </w:p>
    <w:p w:rsidR="003F2CA5" w:rsidRPr="003F2CA5" w:rsidRDefault="003F2CA5" w:rsidP="003F2CA5">
      <w:pPr>
        <w:tabs>
          <w:tab w:val="left" w:pos="1440"/>
        </w:tabs>
        <w:rPr>
          <w:rFonts w:eastAsia="Times New Roman"/>
          <w:b/>
          <w:szCs w:val="22"/>
          <w:lang w:val="x-none" w:eastAsia="nl-NL"/>
        </w:rPr>
      </w:pPr>
      <w:r w:rsidRPr="003F2CA5">
        <w:rPr>
          <w:rFonts w:eastAsia="Times New Roman"/>
          <w:b/>
          <w:szCs w:val="22"/>
          <w:lang w:val="x-none" w:eastAsia="nl-NL"/>
        </w:rPr>
        <w:t>Contactgegevens Opdrachtgever:</w:t>
      </w:r>
    </w:p>
    <w:p w:rsidR="003F2CA5" w:rsidRPr="003F2CA5" w:rsidRDefault="003F2CA5" w:rsidP="003F2CA5">
      <w:pPr>
        <w:tabs>
          <w:tab w:val="left" w:pos="1440"/>
        </w:tabs>
        <w:rPr>
          <w:rFonts w:eastAsia="Times New Roman"/>
          <w:b/>
          <w:sz w:val="18"/>
          <w:szCs w:val="18"/>
          <w:lang w:val="x-none"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32"/>
        <w:gridCol w:w="1687"/>
        <w:gridCol w:w="1687"/>
        <w:gridCol w:w="1688"/>
      </w:tblGrid>
      <w:tr w:rsidR="003F2CA5" w:rsidRPr="003F2CA5" w:rsidTr="005F024F">
        <w:trPr>
          <w:trHeight w:val="284"/>
        </w:trPr>
        <w:tc>
          <w:tcPr>
            <w:tcW w:w="9570" w:type="dxa"/>
            <w:gridSpan w:val="5"/>
            <w:shd w:val="clear" w:color="auto" w:fill="D9D9D9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Gemeente Sittard-Geleen</w:t>
            </w: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Onderwerp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Naam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Telefoonnummer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Telefonische bereikbaarheid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Mailadres</w:t>
            </w: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Inkoop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Leveranciersmanager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Contractmanager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  <w:tr w:rsidR="003F2CA5" w:rsidRPr="003F2CA5" w:rsidTr="005F024F">
        <w:trPr>
          <w:trHeight w:val="284"/>
        </w:trPr>
        <w:tc>
          <w:tcPr>
            <w:tcW w:w="9570" w:type="dxa"/>
            <w:gridSpan w:val="5"/>
            <w:shd w:val="clear" w:color="auto" w:fill="D9D9D9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Gemeente Sittard-Geleen</w:t>
            </w: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Onderwerp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Naam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Telefoonnummer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Telefonische bereikbaarheid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Mailadres</w:t>
            </w: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Facturaties en betalingen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proofErr w:type="spellStart"/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iWmo</w:t>
            </w:r>
            <w:proofErr w:type="spellEnd"/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 xml:space="preserve"> Berichtenverkeer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Financiële verantwoording en controle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</w:tbl>
    <w:p w:rsidR="003F2CA5" w:rsidRPr="003F2CA5" w:rsidRDefault="003F2CA5" w:rsidP="003F2CA5">
      <w:pPr>
        <w:tabs>
          <w:tab w:val="left" w:pos="1440"/>
        </w:tabs>
        <w:rPr>
          <w:rFonts w:eastAsia="Times New Roman"/>
          <w:b/>
          <w:szCs w:val="22"/>
          <w:lang w:val="x-none" w:eastAsia="nl-NL"/>
        </w:rPr>
      </w:pPr>
    </w:p>
    <w:p w:rsidR="003F2CA5" w:rsidRPr="003F2CA5" w:rsidRDefault="003F2CA5" w:rsidP="003F2CA5">
      <w:pPr>
        <w:tabs>
          <w:tab w:val="left" w:pos="1440"/>
        </w:tabs>
        <w:rPr>
          <w:rFonts w:eastAsia="Times New Roman"/>
          <w:b/>
          <w:szCs w:val="22"/>
          <w:lang w:val="x-none" w:eastAsia="nl-NL"/>
        </w:rPr>
      </w:pPr>
    </w:p>
    <w:p w:rsidR="003F2CA5" w:rsidRPr="003F2CA5" w:rsidRDefault="003F2CA5" w:rsidP="003F2CA5">
      <w:pPr>
        <w:tabs>
          <w:tab w:val="left" w:pos="1440"/>
        </w:tabs>
        <w:rPr>
          <w:rFonts w:eastAsia="Times New Roman"/>
          <w:b/>
          <w:szCs w:val="22"/>
          <w:lang w:eastAsia="nl-NL"/>
        </w:rPr>
      </w:pPr>
    </w:p>
    <w:p w:rsidR="003F2CA5" w:rsidRPr="003F2CA5" w:rsidRDefault="003F2CA5" w:rsidP="003F2CA5">
      <w:pPr>
        <w:tabs>
          <w:tab w:val="left" w:pos="1440"/>
        </w:tabs>
        <w:rPr>
          <w:rFonts w:eastAsia="Times New Roman"/>
          <w:b/>
          <w:szCs w:val="22"/>
          <w:lang w:val="x-none" w:eastAsia="nl-NL"/>
        </w:rPr>
      </w:pPr>
      <w:r w:rsidRPr="003F2CA5">
        <w:rPr>
          <w:rFonts w:eastAsia="Times New Roman"/>
          <w:b/>
          <w:szCs w:val="22"/>
          <w:lang w:val="x-none" w:eastAsia="nl-NL"/>
        </w:rPr>
        <w:t>Contactgegevens Opdrachtnemer:</w:t>
      </w:r>
    </w:p>
    <w:p w:rsidR="003F2CA5" w:rsidRPr="003F2CA5" w:rsidRDefault="003F2CA5" w:rsidP="003F2CA5">
      <w:pPr>
        <w:tabs>
          <w:tab w:val="left" w:pos="1440"/>
        </w:tabs>
        <w:rPr>
          <w:rFonts w:eastAsia="Times New Roman"/>
          <w:b/>
          <w:szCs w:val="22"/>
          <w:lang w:val="x-none" w:eastAsia="nl-NL"/>
        </w:rPr>
      </w:pPr>
    </w:p>
    <w:p w:rsidR="003F2CA5" w:rsidRPr="003F2CA5" w:rsidRDefault="003F2CA5" w:rsidP="003F2CA5">
      <w:pPr>
        <w:tabs>
          <w:tab w:val="left" w:pos="1440"/>
        </w:tabs>
        <w:rPr>
          <w:rFonts w:eastAsia="Times New Roman"/>
          <w:b/>
          <w:szCs w:val="22"/>
          <w:lang w:val="x-none"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32"/>
        <w:gridCol w:w="1687"/>
        <w:gridCol w:w="1687"/>
        <w:gridCol w:w="1688"/>
      </w:tblGrid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Onderwerp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Naam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Telefoonnummer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Telefonische bereikbaarheid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jc w:val="center"/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b/>
                <w:sz w:val="18"/>
                <w:szCs w:val="18"/>
                <w:lang w:eastAsia="nl-NL"/>
              </w:rPr>
              <w:t>Mailadres</w:t>
            </w: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Inkoop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Leveranciersmanager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Contractmanager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Facturaties en betalingen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proofErr w:type="spellStart"/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iWmo</w:t>
            </w:r>
            <w:proofErr w:type="spellEnd"/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 xml:space="preserve"> Berichtenverkeer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  <w:tr w:rsidR="003F2CA5" w:rsidRPr="003F2CA5" w:rsidTr="005F024F">
        <w:trPr>
          <w:trHeight w:val="567"/>
        </w:trPr>
        <w:tc>
          <w:tcPr>
            <w:tcW w:w="2376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sz w:val="18"/>
                <w:szCs w:val="18"/>
                <w:lang w:eastAsia="nl-NL"/>
              </w:rPr>
            </w:pPr>
            <w:r w:rsidRPr="003F2CA5">
              <w:rPr>
                <w:rFonts w:eastAsia="Times New Roman" w:cs="Arial"/>
                <w:sz w:val="18"/>
                <w:szCs w:val="18"/>
                <w:lang w:eastAsia="nl-NL"/>
              </w:rPr>
              <w:t>Financiële verantwoording en controle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:rsidR="003F2CA5" w:rsidRPr="003F2CA5" w:rsidRDefault="003F2CA5" w:rsidP="003F2CA5">
            <w:pPr>
              <w:tabs>
                <w:tab w:val="left" w:pos="1440"/>
              </w:tabs>
              <w:rPr>
                <w:rFonts w:eastAsia="Times New Roman" w:cs="Arial"/>
                <w:b/>
                <w:sz w:val="18"/>
                <w:szCs w:val="18"/>
                <w:lang w:eastAsia="nl-NL"/>
              </w:rPr>
            </w:pPr>
          </w:p>
        </w:tc>
      </w:tr>
    </w:tbl>
    <w:p w:rsidR="003F2CA5" w:rsidRPr="00EE3DC0" w:rsidRDefault="003F2CA5" w:rsidP="003C0FAD">
      <w:pPr>
        <w:rPr>
          <w:rFonts w:cs="Arial"/>
        </w:rPr>
      </w:pPr>
      <w:bookmarkStart w:id="1" w:name="_GoBack"/>
      <w:bookmarkEnd w:id="1"/>
    </w:p>
    <w:sectPr w:rsidR="003F2CA5" w:rsidRPr="00EE3DC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FAD" w:rsidRDefault="003C0FAD" w:rsidP="003C0FAD">
      <w:r>
        <w:separator/>
      </w:r>
    </w:p>
  </w:endnote>
  <w:endnote w:type="continuationSeparator" w:id="0">
    <w:p w:rsidR="003C0FAD" w:rsidRDefault="003C0FAD" w:rsidP="003C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476667"/>
      <w:docPartObj>
        <w:docPartGallery w:val="Page Numbers (Bottom of Page)"/>
        <w:docPartUnique/>
      </w:docPartObj>
    </w:sdtPr>
    <w:sdtContent>
      <w:p w:rsidR="003C0FAD" w:rsidRDefault="003C0FAD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C0FAD" w:rsidRDefault="003C0FAD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FAD" w:rsidRDefault="003C0FAD" w:rsidP="003C0FAD">
      <w:r>
        <w:separator/>
      </w:r>
    </w:p>
  </w:footnote>
  <w:footnote w:type="continuationSeparator" w:id="0">
    <w:p w:rsidR="003C0FAD" w:rsidRDefault="003C0FAD" w:rsidP="003C0F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CA5"/>
    <w:rsid w:val="000A2BD4"/>
    <w:rsid w:val="000C3561"/>
    <w:rsid w:val="000E6084"/>
    <w:rsid w:val="00196E47"/>
    <w:rsid w:val="00360F84"/>
    <w:rsid w:val="00383F7E"/>
    <w:rsid w:val="003C0FAD"/>
    <w:rsid w:val="003F2CA5"/>
    <w:rsid w:val="00422B02"/>
    <w:rsid w:val="004A0483"/>
    <w:rsid w:val="004D5C99"/>
    <w:rsid w:val="005014FD"/>
    <w:rsid w:val="008B0182"/>
    <w:rsid w:val="00953485"/>
    <w:rsid w:val="00AA3D9D"/>
    <w:rsid w:val="00C16CB3"/>
    <w:rsid w:val="00CB77C2"/>
    <w:rsid w:val="00ED0CA4"/>
    <w:rsid w:val="00E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nl-NL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Arial" w:hAnsi="Arial"/>
      <w:sz w:val="22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basedOn w:val="Standaardalinea-lettertype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basedOn w:val="Standaardalinea-lettertype"/>
    <w:rPr>
      <w:rFonts w:ascii="Arial" w:hAnsi="Arial" w:cs="Arial"/>
      <w:color w:val="auto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3C0FAD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C0FAD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3C0FAD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C0FAD"/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nl-NL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Arial" w:hAnsi="Arial"/>
      <w:sz w:val="22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basedOn w:val="Standaardalinea-lettertype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basedOn w:val="Standaardalinea-lettertype"/>
    <w:rPr>
      <w:rFonts w:ascii="Arial" w:hAnsi="Arial" w:cs="Arial"/>
      <w:color w:val="auto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3C0FAD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C0FAD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3C0FAD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C0FAD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A50B6BBE.dotm</Template>
  <TotalTime>1</TotalTime>
  <Pages>1</Pages>
  <Words>81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Sittard-Geleen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ms2412</dc:creator>
  <cp:lastModifiedBy>ms2412</cp:lastModifiedBy>
  <cp:revision>2</cp:revision>
  <dcterms:created xsi:type="dcterms:W3CDTF">2018-10-30T12:08:00Z</dcterms:created>
  <dcterms:modified xsi:type="dcterms:W3CDTF">2018-11-15T12:59:00Z</dcterms:modified>
</cp:coreProperties>
</file>